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95AEFB" w14:textId="77777777" w:rsidR="008E11EA" w:rsidRDefault="008E11EA" w:rsidP="008E11E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PLUMBE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26669832" w14:textId="77777777" w:rsidR="008E11EA" w:rsidRDefault="008E11EA" w:rsidP="008E11E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Catfield</w:t>
      </w:r>
      <w:proofErr w:type="spellEnd"/>
      <w:r>
        <w:rPr>
          <w:rFonts w:cs="Times New Roman"/>
          <w:szCs w:val="24"/>
        </w:rPr>
        <w:t>, Norfolk. Husbandman.</w:t>
      </w:r>
    </w:p>
    <w:p w14:paraId="48E974CE" w14:textId="77777777" w:rsidR="008E11EA" w:rsidRDefault="008E11EA" w:rsidP="008E11EA">
      <w:pPr>
        <w:pStyle w:val="NoSpacing"/>
        <w:rPr>
          <w:rFonts w:cs="Times New Roman"/>
          <w:szCs w:val="24"/>
        </w:rPr>
      </w:pPr>
    </w:p>
    <w:p w14:paraId="3F32D6FB" w14:textId="77777777" w:rsidR="008E11EA" w:rsidRDefault="008E11EA" w:rsidP="008E11EA">
      <w:pPr>
        <w:pStyle w:val="NoSpacing"/>
        <w:rPr>
          <w:rFonts w:cs="Times New Roman"/>
          <w:szCs w:val="24"/>
        </w:rPr>
      </w:pPr>
    </w:p>
    <w:p w14:paraId="1C6E345A" w14:textId="77777777" w:rsidR="008E11EA" w:rsidRDefault="008E11EA" w:rsidP="008E11E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Adam </w:t>
      </w:r>
      <w:proofErr w:type="spellStart"/>
      <w:r>
        <w:rPr>
          <w:rFonts w:cs="Times New Roman"/>
          <w:szCs w:val="24"/>
        </w:rPr>
        <w:t>Plumbe</w:t>
      </w:r>
      <w:proofErr w:type="spellEnd"/>
      <w:r>
        <w:rPr>
          <w:rFonts w:cs="Times New Roman"/>
          <w:szCs w:val="24"/>
        </w:rPr>
        <w:t>(q.v.) brought a plaint of trespass and taking against him.</w:t>
      </w:r>
    </w:p>
    <w:p w14:paraId="4ADB1A04" w14:textId="77777777" w:rsidR="008E11EA" w:rsidRDefault="008E11EA" w:rsidP="008E11E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5281E391" w14:textId="77777777" w:rsidR="008E11EA" w:rsidRDefault="008E11EA" w:rsidP="008E11EA">
      <w:pPr>
        <w:pStyle w:val="NoSpacing"/>
        <w:rPr>
          <w:rFonts w:cs="Times New Roman"/>
          <w:szCs w:val="24"/>
        </w:rPr>
      </w:pPr>
    </w:p>
    <w:p w14:paraId="5C0422E4" w14:textId="77777777" w:rsidR="008E11EA" w:rsidRDefault="008E11EA" w:rsidP="008E11EA">
      <w:pPr>
        <w:pStyle w:val="NoSpacing"/>
        <w:rPr>
          <w:rFonts w:cs="Times New Roman"/>
          <w:szCs w:val="24"/>
        </w:rPr>
      </w:pPr>
    </w:p>
    <w:p w14:paraId="25BB7047" w14:textId="77777777" w:rsidR="008E11EA" w:rsidRDefault="008E11EA" w:rsidP="008E11E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January 2023</w:t>
      </w:r>
    </w:p>
    <w:p w14:paraId="559A7AA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93DDAE" w14:textId="77777777" w:rsidR="008E11EA" w:rsidRDefault="008E11EA" w:rsidP="009139A6">
      <w:r>
        <w:separator/>
      </w:r>
    </w:p>
  </w:endnote>
  <w:endnote w:type="continuationSeparator" w:id="0">
    <w:p w14:paraId="586B16CF" w14:textId="77777777" w:rsidR="008E11EA" w:rsidRDefault="008E11E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1428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39D3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21EF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12AD2" w14:textId="77777777" w:rsidR="008E11EA" w:rsidRDefault="008E11EA" w:rsidP="009139A6">
      <w:r>
        <w:separator/>
      </w:r>
    </w:p>
  </w:footnote>
  <w:footnote w:type="continuationSeparator" w:id="0">
    <w:p w14:paraId="1D2AF89B" w14:textId="77777777" w:rsidR="008E11EA" w:rsidRDefault="008E11E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1062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9E8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7162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1EA"/>
    <w:rsid w:val="000666E0"/>
    <w:rsid w:val="002510B7"/>
    <w:rsid w:val="005C130B"/>
    <w:rsid w:val="00826F5C"/>
    <w:rsid w:val="008E11EA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E41914"/>
  <w15:chartTrackingRefBased/>
  <w15:docId w15:val="{6813389C-27DF-4DB3-98E3-F30745FED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E11E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2023-03-07T19:38:00Z</dcterms:created>
  <dcterms:modified xsi:type="dcterms:W3CDTF">2023-03-07T19:39:00Z</dcterms:modified>
</cp:coreProperties>
</file>